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3B7C9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5FDE69AB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288A22E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</w:p>
    <w:p w14:paraId="7EC2AF79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</w:p>
    <w:p w14:paraId="0DD2C366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99EDF11" w14:textId="77777777" w:rsidR="00AC7071" w:rsidRDefault="00AC7071" w:rsidP="00AC707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0EE0862A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5687BDD1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</w:p>
    <w:p w14:paraId="3089DC7C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</w:p>
    <w:p w14:paraId="33DC478E" w14:textId="77777777" w:rsidR="00AC7071" w:rsidRDefault="00AC7071" w:rsidP="00AC70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59267D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E0BF2" w14:textId="77777777" w:rsidR="00AC7071" w:rsidRDefault="00AC7071" w:rsidP="009139A6">
      <w:r>
        <w:separator/>
      </w:r>
    </w:p>
  </w:endnote>
  <w:endnote w:type="continuationSeparator" w:id="0">
    <w:p w14:paraId="2A0B0F34" w14:textId="77777777" w:rsidR="00AC7071" w:rsidRDefault="00AC70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659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773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F2D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C9BE2" w14:textId="77777777" w:rsidR="00AC7071" w:rsidRDefault="00AC7071" w:rsidP="009139A6">
      <w:r>
        <w:separator/>
      </w:r>
    </w:p>
  </w:footnote>
  <w:footnote w:type="continuationSeparator" w:id="0">
    <w:p w14:paraId="7DEBAF62" w14:textId="77777777" w:rsidR="00AC7071" w:rsidRDefault="00AC70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5F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04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2F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071"/>
    <w:rsid w:val="000666E0"/>
    <w:rsid w:val="002510B7"/>
    <w:rsid w:val="005C130B"/>
    <w:rsid w:val="00826F5C"/>
    <w:rsid w:val="009139A6"/>
    <w:rsid w:val="009448BB"/>
    <w:rsid w:val="00A3176C"/>
    <w:rsid w:val="00AC7071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31BA0"/>
  <w15:chartTrackingRefBased/>
  <w15:docId w15:val="{9DD63C84-7C50-47A9-B89D-B33AD465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07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2022-03-25T20:34:00Z</dcterms:created>
  <dcterms:modified xsi:type="dcterms:W3CDTF">2022-03-25T20:34:00Z</dcterms:modified>
</cp:coreProperties>
</file>